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5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4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294,64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1637820,057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5031365,598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6" w:right="152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1637820,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5031365,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98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3" w:after="0" w:line="264" w:lineRule="exact"/>
              <w:ind w:left="1578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294,64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23/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04" w:right="21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604" w:right="21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2021-02-15T12:22:04Z</dcterms:created>
  <dcterms:modified xsi:type="dcterms:W3CDTF">2021-02-15T12:22:04Z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